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A691C" w14:textId="77777777" w:rsidR="00A46E0D" w:rsidRPr="003571F2" w:rsidRDefault="006138A0" w:rsidP="003571F2">
      <w:pPr>
        <w:pStyle w:val="Naslov1"/>
        <w:ind w:right="-142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IZPOLNI PONUDNIK</w:t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Pr="003571F2">
        <w:rPr>
          <w:rFonts w:ascii="Segoe UI" w:hAnsi="Segoe UI" w:cs="Segoe UI"/>
          <w:sz w:val="20"/>
          <w:szCs w:val="20"/>
        </w:rPr>
        <w:tab/>
      </w:r>
      <w:r w:rsidR="003571F2">
        <w:rPr>
          <w:rFonts w:ascii="Segoe UI" w:hAnsi="Segoe UI" w:cs="Segoe UI"/>
          <w:sz w:val="20"/>
          <w:szCs w:val="20"/>
        </w:rPr>
        <w:tab/>
      </w:r>
      <w:r w:rsidR="003571F2">
        <w:rPr>
          <w:rFonts w:ascii="Segoe UI" w:hAnsi="Segoe UI" w:cs="Segoe UI"/>
          <w:sz w:val="20"/>
          <w:szCs w:val="20"/>
        </w:rPr>
        <w:tab/>
      </w:r>
      <w:r w:rsidR="00A46E0D" w:rsidRPr="003571F2">
        <w:rPr>
          <w:rFonts w:ascii="Segoe UI" w:hAnsi="Segoe UI" w:cs="Segoe UI"/>
          <w:sz w:val="20"/>
          <w:szCs w:val="20"/>
        </w:rPr>
        <w:t xml:space="preserve"> </w:t>
      </w:r>
    </w:p>
    <w:p w14:paraId="719F07DF" w14:textId="77777777" w:rsidR="00A46E0D" w:rsidRPr="003571F2" w:rsidRDefault="00A46E0D" w:rsidP="00A46E0D">
      <w:pPr>
        <w:pStyle w:val="Naslov1"/>
        <w:rPr>
          <w:rFonts w:ascii="Segoe UI" w:hAnsi="Segoe UI" w:cs="Segoe UI"/>
          <w:b w:val="0"/>
          <w:bCs w:val="0"/>
          <w:sz w:val="20"/>
          <w:szCs w:val="20"/>
        </w:rPr>
      </w:pPr>
    </w:p>
    <w:p w14:paraId="363D2955" w14:textId="3BA6FF36" w:rsidR="00A46E0D" w:rsidRPr="003571F2" w:rsidRDefault="00A46E0D" w:rsidP="00A46E0D">
      <w:pPr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Datum:</w:t>
      </w:r>
      <w:r w:rsidR="00E931E5" w:rsidRPr="003571F2">
        <w:rPr>
          <w:rFonts w:ascii="Segoe UI" w:hAnsi="Segoe UI" w:cs="Segoe UI"/>
          <w:sz w:val="20"/>
          <w:szCs w:val="20"/>
        </w:rPr>
        <w:t xml:space="preserve"> </w:t>
      </w:r>
      <w:r w:rsidR="006256C0">
        <w:rPr>
          <w:rFonts w:ascii="Segoe UI" w:hAnsi="Segoe UI" w:cs="Segoe UI"/>
          <w:sz w:val="20"/>
          <w:szCs w:val="20"/>
        </w:rPr>
        <w:t>______________</w:t>
      </w:r>
      <w:r w:rsidR="00E21891">
        <w:rPr>
          <w:rFonts w:ascii="Segoe UI" w:hAnsi="Segoe UI" w:cs="Segoe UI"/>
          <w:sz w:val="20"/>
          <w:szCs w:val="20"/>
        </w:rPr>
        <w:t>_</w:t>
      </w:r>
    </w:p>
    <w:p w14:paraId="63676949" w14:textId="77777777" w:rsidR="00A46E0D" w:rsidRPr="003571F2" w:rsidRDefault="00A46E0D" w:rsidP="00A46E0D">
      <w:pPr>
        <w:pStyle w:val="Naslov1"/>
        <w:rPr>
          <w:rFonts w:ascii="Segoe UI" w:hAnsi="Segoe UI" w:cs="Segoe UI"/>
          <w:sz w:val="20"/>
          <w:szCs w:val="20"/>
        </w:rPr>
      </w:pPr>
    </w:p>
    <w:p w14:paraId="113EF355" w14:textId="77777777" w:rsidR="00F35B73" w:rsidRPr="003571F2" w:rsidRDefault="00F35B73" w:rsidP="00F35B73">
      <w:pPr>
        <w:rPr>
          <w:rFonts w:ascii="Segoe UI" w:hAnsi="Segoe UI" w:cs="Segoe UI"/>
          <w:sz w:val="20"/>
          <w:szCs w:val="20"/>
        </w:rPr>
      </w:pPr>
    </w:p>
    <w:p w14:paraId="3709C73E" w14:textId="2166FA73" w:rsidR="00A46E0D" w:rsidRDefault="00A46E0D" w:rsidP="00A46E0D">
      <w:pPr>
        <w:pStyle w:val="Naslov1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PONUDNIK</w:t>
      </w:r>
    </w:p>
    <w:p w14:paraId="0D2D5451" w14:textId="77777777" w:rsidR="00400624" w:rsidRPr="00400624" w:rsidRDefault="00400624" w:rsidP="00400624"/>
    <w:p w14:paraId="1F086325" w14:textId="45DB8C90" w:rsidR="00A46E0D" w:rsidRPr="003571F2" w:rsidRDefault="00E21891" w:rsidP="00A46E0D">
      <w:pPr>
        <w:pStyle w:val="Naslov1"/>
        <w:rPr>
          <w:rFonts w:ascii="Segoe UI" w:hAnsi="Segoe UI" w:cs="Segoe UI"/>
          <w:b w:val="0"/>
          <w:sz w:val="20"/>
          <w:szCs w:val="20"/>
        </w:rPr>
      </w:pPr>
      <w:r>
        <w:rPr>
          <w:rFonts w:ascii="Segoe UI" w:hAnsi="Segoe UI" w:cs="Segoe UI"/>
          <w:b w:val="0"/>
          <w:sz w:val="20"/>
          <w:szCs w:val="20"/>
        </w:rPr>
        <w:t xml:space="preserve">Naziv: </w:t>
      </w:r>
      <w:r>
        <w:rPr>
          <w:rFonts w:ascii="Segoe UI" w:hAnsi="Segoe UI" w:cs="Segoe UI"/>
          <w:b w:val="0"/>
          <w:sz w:val="20"/>
          <w:szCs w:val="20"/>
        </w:rPr>
        <w:tab/>
      </w:r>
      <w:r w:rsidR="00A46E0D" w:rsidRPr="003571F2">
        <w:rPr>
          <w:rFonts w:ascii="Segoe UI" w:hAnsi="Segoe UI" w:cs="Segoe UI"/>
          <w:b w:val="0"/>
          <w:sz w:val="20"/>
          <w:szCs w:val="20"/>
        </w:rPr>
        <w:t>______________________</w:t>
      </w:r>
      <w:r w:rsidR="003571F2">
        <w:rPr>
          <w:rFonts w:ascii="Segoe UI" w:hAnsi="Segoe UI" w:cs="Segoe UI"/>
          <w:b w:val="0"/>
          <w:sz w:val="20"/>
          <w:szCs w:val="20"/>
        </w:rPr>
        <w:t>_____</w:t>
      </w:r>
      <w:r>
        <w:rPr>
          <w:rFonts w:ascii="Segoe UI" w:hAnsi="Segoe UI" w:cs="Segoe UI"/>
          <w:b w:val="0"/>
          <w:sz w:val="20"/>
          <w:szCs w:val="20"/>
        </w:rPr>
        <w:t>_______</w:t>
      </w:r>
    </w:p>
    <w:p w14:paraId="1FD0535E" w14:textId="75BCB650" w:rsidR="003563D8" w:rsidRPr="003571F2" w:rsidRDefault="003563D8" w:rsidP="00A46E0D">
      <w:pPr>
        <w:pStyle w:val="Naslov1"/>
        <w:rPr>
          <w:rFonts w:ascii="Segoe UI" w:hAnsi="Segoe UI" w:cs="Segoe UI"/>
          <w:b w:val="0"/>
          <w:sz w:val="20"/>
          <w:szCs w:val="20"/>
        </w:rPr>
      </w:pPr>
    </w:p>
    <w:p w14:paraId="161AF739" w14:textId="56209954" w:rsidR="00A46E0D" w:rsidRPr="003571F2" w:rsidRDefault="00E21891" w:rsidP="00A46E0D">
      <w:pPr>
        <w:pStyle w:val="Naslov1"/>
        <w:rPr>
          <w:rFonts w:ascii="Segoe UI" w:hAnsi="Segoe UI" w:cs="Segoe UI"/>
          <w:b w:val="0"/>
          <w:sz w:val="20"/>
          <w:szCs w:val="20"/>
        </w:rPr>
      </w:pPr>
      <w:r>
        <w:rPr>
          <w:rFonts w:ascii="Segoe UI" w:hAnsi="Segoe UI" w:cs="Segoe UI"/>
          <w:b w:val="0"/>
          <w:sz w:val="20"/>
          <w:szCs w:val="20"/>
        </w:rPr>
        <w:t>Naslov:</w:t>
      </w:r>
      <w:r>
        <w:rPr>
          <w:rFonts w:ascii="Segoe UI" w:hAnsi="Segoe UI" w:cs="Segoe UI"/>
          <w:b w:val="0"/>
          <w:sz w:val="20"/>
          <w:szCs w:val="20"/>
        </w:rPr>
        <w:tab/>
      </w:r>
      <w:r w:rsidR="00A46E0D" w:rsidRPr="003571F2">
        <w:rPr>
          <w:rFonts w:ascii="Segoe UI" w:hAnsi="Segoe UI" w:cs="Segoe UI"/>
          <w:b w:val="0"/>
          <w:sz w:val="20"/>
          <w:szCs w:val="20"/>
        </w:rPr>
        <w:t>_____________________</w:t>
      </w:r>
      <w:r w:rsidR="003571F2">
        <w:rPr>
          <w:rFonts w:ascii="Segoe UI" w:hAnsi="Segoe UI" w:cs="Segoe UI"/>
          <w:b w:val="0"/>
          <w:sz w:val="20"/>
          <w:szCs w:val="20"/>
        </w:rPr>
        <w:t>______</w:t>
      </w:r>
      <w:r>
        <w:rPr>
          <w:rFonts w:ascii="Segoe UI" w:hAnsi="Segoe UI" w:cs="Segoe UI"/>
          <w:b w:val="0"/>
          <w:sz w:val="20"/>
          <w:szCs w:val="20"/>
        </w:rPr>
        <w:t>_______</w:t>
      </w:r>
    </w:p>
    <w:p w14:paraId="238AF06B" w14:textId="77777777" w:rsidR="003563D8" w:rsidRPr="003571F2" w:rsidRDefault="003563D8" w:rsidP="00A46E0D">
      <w:pPr>
        <w:pStyle w:val="Naslov1"/>
        <w:rPr>
          <w:rFonts w:ascii="Segoe UI" w:hAnsi="Segoe UI" w:cs="Segoe UI"/>
          <w:b w:val="0"/>
          <w:sz w:val="20"/>
          <w:szCs w:val="20"/>
        </w:rPr>
      </w:pPr>
    </w:p>
    <w:p w14:paraId="46CC8092" w14:textId="77777777" w:rsidR="00A46E0D" w:rsidRPr="003571F2" w:rsidRDefault="00A46E0D" w:rsidP="00A46E0D">
      <w:pPr>
        <w:pStyle w:val="Naslov1"/>
        <w:rPr>
          <w:rFonts w:ascii="Segoe UI" w:hAnsi="Segoe UI" w:cs="Segoe UI"/>
          <w:sz w:val="20"/>
          <w:szCs w:val="20"/>
        </w:rPr>
      </w:pPr>
    </w:p>
    <w:p w14:paraId="2E6D29CC" w14:textId="77777777" w:rsidR="00F35B73" w:rsidRPr="003571F2" w:rsidRDefault="00F35B73" w:rsidP="00F35B73">
      <w:pPr>
        <w:rPr>
          <w:rFonts w:ascii="Segoe UI" w:hAnsi="Segoe UI" w:cs="Segoe UI"/>
          <w:sz w:val="20"/>
          <w:szCs w:val="20"/>
        </w:rPr>
      </w:pPr>
    </w:p>
    <w:p w14:paraId="2CE938E6" w14:textId="77777777" w:rsidR="00D76C57" w:rsidRPr="003571F2" w:rsidRDefault="00D76C57" w:rsidP="00F35B73">
      <w:pPr>
        <w:rPr>
          <w:rFonts w:ascii="Segoe UI" w:hAnsi="Segoe UI" w:cs="Segoe UI"/>
          <w:sz w:val="20"/>
          <w:szCs w:val="20"/>
        </w:rPr>
      </w:pPr>
    </w:p>
    <w:p w14:paraId="0A389577" w14:textId="77777777" w:rsidR="00F35B73" w:rsidRPr="003571F2" w:rsidRDefault="00F35B73" w:rsidP="00F35B73">
      <w:pPr>
        <w:rPr>
          <w:rFonts w:ascii="Segoe UI" w:hAnsi="Segoe UI" w:cs="Segoe UI"/>
          <w:sz w:val="20"/>
          <w:szCs w:val="20"/>
        </w:rPr>
      </w:pPr>
    </w:p>
    <w:p w14:paraId="37CABBC4" w14:textId="77777777" w:rsidR="00A46E0D" w:rsidRPr="003571F2" w:rsidRDefault="00D76C57" w:rsidP="00D76C57">
      <w:pPr>
        <w:pStyle w:val="Naslov1"/>
        <w:jc w:val="center"/>
        <w:rPr>
          <w:rFonts w:ascii="Segoe UI" w:hAnsi="Segoe UI" w:cs="Segoe UI"/>
          <w:sz w:val="24"/>
        </w:rPr>
      </w:pPr>
      <w:r w:rsidRPr="003571F2">
        <w:rPr>
          <w:rFonts w:ascii="Segoe UI" w:hAnsi="Segoe UI" w:cs="Segoe UI"/>
          <w:sz w:val="24"/>
        </w:rPr>
        <w:t>IZJAVA O IZPOLNJEVANJU POGOJEV</w:t>
      </w:r>
    </w:p>
    <w:p w14:paraId="77921741" w14:textId="77777777" w:rsidR="00D76C57" w:rsidRPr="003571F2" w:rsidRDefault="00D76C57" w:rsidP="00D76C57">
      <w:pPr>
        <w:rPr>
          <w:rFonts w:ascii="Segoe UI" w:hAnsi="Segoe UI" w:cs="Segoe UI"/>
          <w:sz w:val="20"/>
          <w:szCs w:val="20"/>
        </w:rPr>
      </w:pPr>
    </w:p>
    <w:p w14:paraId="3A931CA3" w14:textId="77777777" w:rsidR="00D76C57" w:rsidRPr="003571F2" w:rsidRDefault="00D76C57" w:rsidP="00D76C57">
      <w:pPr>
        <w:rPr>
          <w:rFonts w:ascii="Segoe UI" w:hAnsi="Segoe UI" w:cs="Segoe UI"/>
          <w:sz w:val="20"/>
          <w:szCs w:val="20"/>
        </w:rPr>
      </w:pPr>
    </w:p>
    <w:p w14:paraId="38BE7527" w14:textId="77777777" w:rsidR="00A46E0D" w:rsidRDefault="00A46E0D" w:rsidP="00400624">
      <w:pPr>
        <w:pStyle w:val="Naslov1"/>
        <w:rPr>
          <w:rFonts w:ascii="Segoe UI" w:hAnsi="Segoe UI" w:cs="Segoe UI"/>
          <w:b w:val="0"/>
          <w:bCs w:val="0"/>
          <w:sz w:val="20"/>
          <w:szCs w:val="20"/>
        </w:rPr>
      </w:pPr>
      <w:r w:rsidRPr="003571F2">
        <w:rPr>
          <w:rFonts w:ascii="Segoe UI" w:hAnsi="Segoe UI" w:cs="Segoe UI"/>
          <w:b w:val="0"/>
          <w:bCs w:val="0"/>
          <w:sz w:val="20"/>
          <w:szCs w:val="20"/>
        </w:rPr>
        <w:t>Pod kazensko in materialno odgovornostjo izjavljamo, da izpolnjujemo naslednje pogoje:</w:t>
      </w:r>
    </w:p>
    <w:p w14:paraId="7DA12E22" w14:textId="77777777" w:rsidR="00400624" w:rsidRPr="00400624" w:rsidRDefault="00400624" w:rsidP="00400624"/>
    <w:p w14:paraId="2B73CDCE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smo registrirani pri pristojnem sodišču ali drugem pristojnem organu</w:t>
      </w:r>
    </w:p>
    <w:p w14:paraId="16CAA15B" w14:textId="77777777" w:rsidR="0021519B" w:rsidRPr="0021519B" w:rsidRDefault="00A46E0D" w:rsidP="00A94809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="Segoe UI Semibold" w:hAnsi="Segoe UI Semibold" w:cs="Segoe UI Semibold"/>
          <w:bCs/>
          <w:sz w:val="20"/>
          <w:szCs w:val="20"/>
        </w:rPr>
      </w:pPr>
      <w:r w:rsidRPr="0021519B">
        <w:rPr>
          <w:rFonts w:ascii="Segoe UI" w:hAnsi="Segoe UI" w:cs="Segoe UI"/>
          <w:sz w:val="20"/>
          <w:szCs w:val="20"/>
        </w:rPr>
        <w:t>da imamo potrebno dovoljenje za opravljanje dejavnosti</w:t>
      </w:r>
      <w:r w:rsidR="009334A1" w:rsidRPr="0021519B">
        <w:rPr>
          <w:rFonts w:ascii="Segoe UI" w:hAnsi="Segoe UI" w:cs="Segoe UI"/>
          <w:sz w:val="20"/>
          <w:szCs w:val="20"/>
        </w:rPr>
        <w:t xml:space="preserve">, ki je predmet povabila k oddaji ponudbe z nazivom: </w:t>
      </w:r>
      <w:r w:rsidR="0021519B" w:rsidRPr="0021519B">
        <w:rPr>
          <w:rFonts w:ascii="Segoe UI Semibold" w:hAnsi="Segoe UI Semibold" w:cs="Segoe UI Semibold"/>
          <w:bCs/>
          <w:sz w:val="18"/>
          <w:szCs w:val="18"/>
        </w:rPr>
        <w:t>PLEZALNA STENA KAMP TURA NA GRADIŠČU PRI VIPAVI</w:t>
      </w:r>
    </w:p>
    <w:p w14:paraId="06754D55" w14:textId="66138B0F" w:rsidR="00A46E0D" w:rsidRPr="0021519B" w:rsidRDefault="00A46E0D" w:rsidP="00A94809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="Segoe UI Semibold" w:hAnsi="Segoe UI Semibold" w:cs="Segoe UI Semibold"/>
          <w:bCs/>
          <w:sz w:val="20"/>
          <w:szCs w:val="20"/>
        </w:rPr>
      </w:pPr>
      <w:r w:rsidRPr="0021519B">
        <w:rPr>
          <w:rFonts w:ascii="Segoe UI" w:hAnsi="Segoe UI" w:cs="Segoe UI"/>
          <w:sz w:val="20"/>
          <w:szCs w:val="20"/>
        </w:rPr>
        <w:t>da nismo v kazenskem postopku zaradi suma storitve kaznivega dejanja v zvezi s podkupovanjem ali da zaradi takega kaznivega dejanja nismo pravnomočno obsojeni</w:t>
      </w:r>
    </w:p>
    <w:p w14:paraId="5D247C3C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zoper nas ni uveden ali začet postopek prisilne poravnave, stečajni ali likvidacijski postopek, drug postopek, katerega posledica ali namen je prenehanje našega poslovanj; da naše poslovanje ne vodi izredna uprava; da zoper nas ni bil uveden katerikoli drug postopek podoben navedenim postopkom skladno s predpisi države, v kateri imamo sedež</w:t>
      </w:r>
    </w:p>
    <w:p w14:paraId="5BBEF924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imamo poravnane davke in prispevke v skladu s predpisi države, v kateri imamo sedež; da imamo poravnane v Republiki Sloveniji tiste dajatve,, ki bi jih morali poravnati (v primeru, da je sedež ponudnika v tujini)</w:t>
      </w:r>
    </w:p>
    <w:p w14:paraId="4868B0C5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nismo bili kaznovani za dejanje v zvezi s poslovanjem oziroma so posledice sodbe že izbrisane</w:t>
      </w:r>
    </w:p>
    <w:p w14:paraId="73525579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smo finančno in poslovno sposobni</w:t>
      </w:r>
    </w:p>
    <w:p w14:paraId="38A5EFFA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razpolagamo z zadostnimi tehničnimi zmogljivostmi.</w:t>
      </w:r>
    </w:p>
    <w:p w14:paraId="50F42EBF" w14:textId="77777777" w:rsidR="00A46E0D" w:rsidRPr="003571F2" w:rsidRDefault="00A46E0D" w:rsidP="00400624">
      <w:pPr>
        <w:jc w:val="both"/>
        <w:rPr>
          <w:rFonts w:ascii="Segoe UI" w:hAnsi="Segoe UI" w:cs="Segoe UI"/>
          <w:sz w:val="20"/>
          <w:szCs w:val="20"/>
        </w:rPr>
      </w:pPr>
    </w:p>
    <w:p w14:paraId="42B248ED" w14:textId="77777777" w:rsidR="00A46E0D" w:rsidRPr="003571F2" w:rsidRDefault="00A46E0D" w:rsidP="00400624">
      <w:pPr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Prav tako izjavljamo, da so zgoraj navedene trditve resnične in smo jih, če bo naročnik tako zahteval, pripravljeni takoj dokazati s predložitvijo ustreznih potrdil in listin. Zavezujemo se, da bomo naročniku poravnali vso škodo, ki bi jo povzročili iz naslova zgoraj navedenih trditev, če bi se za le-te v postopku izvajanja naročila ugotovilo, da niso resnične.</w:t>
      </w:r>
    </w:p>
    <w:p w14:paraId="4CA48962" w14:textId="77777777" w:rsidR="00A46E0D" w:rsidRPr="003571F2" w:rsidRDefault="00A46E0D" w:rsidP="00A46E0D">
      <w:pPr>
        <w:rPr>
          <w:rFonts w:ascii="Segoe UI" w:hAnsi="Segoe UI" w:cs="Segoe UI"/>
          <w:sz w:val="20"/>
          <w:szCs w:val="20"/>
        </w:rPr>
      </w:pPr>
    </w:p>
    <w:p w14:paraId="5F3753E9" w14:textId="77777777" w:rsidR="00A46E0D" w:rsidRPr="003571F2" w:rsidRDefault="00A46E0D" w:rsidP="00A46E0D">
      <w:pPr>
        <w:rPr>
          <w:rFonts w:ascii="Segoe UI" w:hAnsi="Segoe UI" w:cs="Segoe UI"/>
          <w:sz w:val="20"/>
          <w:szCs w:val="20"/>
        </w:rPr>
      </w:pPr>
    </w:p>
    <w:p w14:paraId="689AED48" w14:textId="77777777" w:rsidR="00A46E0D" w:rsidRPr="003571F2" w:rsidRDefault="00A46E0D" w:rsidP="00A46E0D">
      <w:pPr>
        <w:ind w:left="4956"/>
        <w:rPr>
          <w:rFonts w:ascii="Segoe UI" w:hAnsi="Segoe UI" w:cs="Segoe UI"/>
          <w:b/>
          <w:bCs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 xml:space="preserve"> </w:t>
      </w:r>
      <w:r w:rsidRPr="003571F2">
        <w:rPr>
          <w:rFonts w:ascii="Segoe UI" w:hAnsi="Segoe UI" w:cs="Segoe UI"/>
          <w:b/>
          <w:bCs/>
          <w:sz w:val="20"/>
          <w:szCs w:val="20"/>
        </w:rPr>
        <w:t>Žig in podpis ponudnika:</w:t>
      </w:r>
    </w:p>
    <w:p w14:paraId="1A8DC29E" w14:textId="77777777" w:rsidR="00B00267" w:rsidRPr="003571F2" w:rsidRDefault="00B00267" w:rsidP="00A46E0D">
      <w:pPr>
        <w:rPr>
          <w:rFonts w:ascii="Segoe UI" w:hAnsi="Segoe UI" w:cs="Segoe UI"/>
          <w:sz w:val="20"/>
          <w:szCs w:val="20"/>
        </w:rPr>
      </w:pPr>
    </w:p>
    <w:sectPr w:rsidR="00B00267" w:rsidRPr="00357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6578C"/>
    <w:multiLevelType w:val="hybridMultilevel"/>
    <w:tmpl w:val="715A0D78"/>
    <w:lvl w:ilvl="0" w:tplc="216692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CC282C"/>
    <w:multiLevelType w:val="hybridMultilevel"/>
    <w:tmpl w:val="A7D07356"/>
    <w:lvl w:ilvl="0" w:tplc="A4668DF8">
      <w:start w:val="1"/>
      <w:numFmt w:val="none"/>
      <w:pStyle w:val="Slog1"/>
      <w:lvlText w:val="1.00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7088089">
    <w:abstractNumId w:val="1"/>
  </w:num>
  <w:num w:numId="2" w16cid:durableId="1758289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C"/>
    <w:rsid w:val="000E0B32"/>
    <w:rsid w:val="00142FD3"/>
    <w:rsid w:val="001719B2"/>
    <w:rsid w:val="001F2A56"/>
    <w:rsid w:val="0021519B"/>
    <w:rsid w:val="002665BB"/>
    <w:rsid w:val="002A5F27"/>
    <w:rsid w:val="002B3EC5"/>
    <w:rsid w:val="00317367"/>
    <w:rsid w:val="0034508A"/>
    <w:rsid w:val="003563D8"/>
    <w:rsid w:val="003571F2"/>
    <w:rsid w:val="00375CC7"/>
    <w:rsid w:val="003935AE"/>
    <w:rsid w:val="00393A7B"/>
    <w:rsid w:val="003940ED"/>
    <w:rsid w:val="003E552D"/>
    <w:rsid w:val="00400624"/>
    <w:rsid w:val="004738C9"/>
    <w:rsid w:val="005134A4"/>
    <w:rsid w:val="005315AA"/>
    <w:rsid w:val="0055363C"/>
    <w:rsid w:val="00591513"/>
    <w:rsid w:val="005D4248"/>
    <w:rsid w:val="005D705F"/>
    <w:rsid w:val="005D7FBB"/>
    <w:rsid w:val="006138A0"/>
    <w:rsid w:val="006256C0"/>
    <w:rsid w:val="00763800"/>
    <w:rsid w:val="00767065"/>
    <w:rsid w:val="007745BF"/>
    <w:rsid w:val="00781593"/>
    <w:rsid w:val="0083285B"/>
    <w:rsid w:val="00846E3D"/>
    <w:rsid w:val="008674DA"/>
    <w:rsid w:val="009334A1"/>
    <w:rsid w:val="00934FCC"/>
    <w:rsid w:val="00951FAA"/>
    <w:rsid w:val="00972A72"/>
    <w:rsid w:val="009818FE"/>
    <w:rsid w:val="00A05E93"/>
    <w:rsid w:val="00A46E0D"/>
    <w:rsid w:val="00A94809"/>
    <w:rsid w:val="00AE5D12"/>
    <w:rsid w:val="00B00267"/>
    <w:rsid w:val="00B17E8C"/>
    <w:rsid w:val="00B40BA3"/>
    <w:rsid w:val="00B430F4"/>
    <w:rsid w:val="00B5465C"/>
    <w:rsid w:val="00B54CA2"/>
    <w:rsid w:val="00C02E96"/>
    <w:rsid w:val="00C20726"/>
    <w:rsid w:val="00C4575D"/>
    <w:rsid w:val="00C4732F"/>
    <w:rsid w:val="00C74DFE"/>
    <w:rsid w:val="00D043DA"/>
    <w:rsid w:val="00D76C57"/>
    <w:rsid w:val="00DA010D"/>
    <w:rsid w:val="00DB79D7"/>
    <w:rsid w:val="00DF2390"/>
    <w:rsid w:val="00E21891"/>
    <w:rsid w:val="00E27629"/>
    <w:rsid w:val="00E4511C"/>
    <w:rsid w:val="00E931E5"/>
    <w:rsid w:val="00E95AB3"/>
    <w:rsid w:val="00EA441D"/>
    <w:rsid w:val="00EB07DD"/>
    <w:rsid w:val="00F1322A"/>
    <w:rsid w:val="00F35B73"/>
    <w:rsid w:val="00FD5256"/>
    <w:rsid w:val="00FE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94EA80"/>
  <w15:chartTrackingRefBased/>
  <w15:docId w15:val="{A37A3211-F0D3-4C9A-B4EE-C211FD0B4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46E0D"/>
    <w:rPr>
      <w:sz w:val="24"/>
      <w:szCs w:val="24"/>
    </w:rPr>
  </w:style>
  <w:style w:type="paragraph" w:styleId="Naslov1">
    <w:name w:val="heading 1"/>
    <w:basedOn w:val="Navaden"/>
    <w:next w:val="Navaden"/>
    <w:qFormat/>
    <w:rsid w:val="00A46E0D"/>
    <w:pPr>
      <w:keepNext/>
      <w:jc w:val="both"/>
      <w:outlineLvl w:val="0"/>
    </w:pPr>
    <w:rPr>
      <w:b/>
      <w:bCs/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591513"/>
    <w:pPr>
      <w:numPr>
        <w:numId w:val="1"/>
      </w:numPr>
    </w:pPr>
    <w:rPr>
      <w:b/>
      <w:color w:val="FF6600"/>
    </w:rPr>
  </w:style>
  <w:style w:type="paragraph" w:styleId="Besedilooblaka">
    <w:name w:val="Balloon Text"/>
    <w:basedOn w:val="Navaden"/>
    <w:link w:val="BesedilooblakaZnak"/>
    <w:rsid w:val="00B40BA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B40BA3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4006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\David\JN-ZBIRANJE%20PONUDB\Obr-E_IZJAVA%20O%20IZPOLNJEVANJU%20POGOJEV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Obr-E_IZJAVA O IZPOLNJEVANJU POGOJEV</Template>
  <TotalTime>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OBR-E</vt:lpstr>
    </vt:vector>
  </TitlesOfParts>
  <Company>okolje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C_Izjava</dc:title>
  <dc:subject/>
  <dc:creator>Občina Vipava</dc:creator>
  <cp:keywords/>
  <dc:description/>
  <cp:lastModifiedBy>Luka Lango</cp:lastModifiedBy>
  <cp:revision>5</cp:revision>
  <cp:lastPrinted>2023-03-20T19:33:00Z</cp:lastPrinted>
  <dcterms:created xsi:type="dcterms:W3CDTF">2023-08-05T08:50:00Z</dcterms:created>
  <dcterms:modified xsi:type="dcterms:W3CDTF">2026-08-11T11:48:00Z</dcterms:modified>
</cp:coreProperties>
</file>