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691C" w14:textId="77777777" w:rsidR="00A46E0D" w:rsidRPr="003571F2" w:rsidRDefault="006138A0" w:rsidP="003571F2">
      <w:pPr>
        <w:pStyle w:val="Naslov1"/>
        <w:ind w:right="-142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IZPOLNI PONUDNIK</w:t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A46E0D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719F07DF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</w:p>
    <w:p w14:paraId="7CFDF8C2" w14:textId="7CA5E1D3" w:rsidR="00A46E0D" w:rsidRPr="006256C0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6256C0">
        <w:rPr>
          <w:rFonts w:ascii="Segoe UI" w:hAnsi="Segoe UI" w:cs="Segoe UI"/>
          <w:b w:val="0"/>
          <w:bCs w:val="0"/>
          <w:sz w:val="20"/>
          <w:szCs w:val="20"/>
        </w:rPr>
        <w:t>Številka:</w:t>
      </w:r>
      <w:r w:rsidR="009334A1" w:rsidRPr="006256C0">
        <w:rPr>
          <w:rFonts w:ascii="Segoe UI" w:hAnsi="Segoe UI" w:cs="Segoe UI"/>
          <w:b w:val="0"/>
          <w:bCs w:val="0"/>
          <w:sz w:val="20"/>
          <w:szCs w:val="20"/>
        </w:rPr>
        <w:t xml:space="preserve"> </w:t>
      </w:r>
    </w:p>
    <w:p w14:paraId="363D2955" w14:textId="39EDEDDC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Datum:</w:t>
      </w:r>
      <w:r w:rsidR="00E931E5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63676949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113EF355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09C73E" w14:textId="77777777" w:rsidR="00A46E0D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PONUDNIK:</w:t>
      </w:r>
    </w:p>
    <w:p w14:paraId="0D2D5451" w14:textId="77777777" w:rsidR="00400624" w:rsidRPr="00400624" w:rsidRDefault="00400624" w:rsidP="00400624"/>
    <w:p w14:paraId="1F086325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</w:p>
    <w:p w14:paraId="1FD0535E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161AF739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______</w:t>
      </w:r>
    </w:p>
    <w:p w14:paraId="238AF06B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243600E1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</w:p>
    <w:p w14:paraId="46CC8092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2E6D29CC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2CE938E6" w14:textId="77777777" w:rsidR="00D76C57" w:rsidRPr="003571F2" w:rsidRDefault="00D76C57" w:rsidP="00F35B73">
      <w:pPr>
        <w:rPr>
          <w:rFonts w:ascii="Segoe UI" w:hAnsi="Segoe UI" w:cs="Segoe UI"/>
          <w:sz w:val="20"/>
          <w:szCs w:val="20"/>
        </w:rPr>
      </w:pPr>
    </w:p>
    <w:p w14:paraId="0A389577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CABBC4" w14:textId="77777777" w:rsidR="00A46E0D" w:rsidRPr="003571F2" w:rsidRDefault="00D76C57" w:rsidP="00D76C57">
      <w:pPr>
        <w:pStyle w:val="Naslov1"/>
        <w:jc w:val="center"/>
        <w:rPr>
          <w:rFonts w:ascii="Segoe UI" w:hAnsi="Segoe UI" w:cs="Segoe UI"/>
          <w:sz w:val="24"/>
        </w:rPr>
      </w:pPr>
      <w:r w:rsidRPr="003571F2">
        <w:rPr>
          <w:rFonts w:ascii="Segoe UI" w:hAnsi="Segoe UI" w:cs="Segoe UI"/>
          <w:sz w:val="24"/>
        </w:rPr>
        <w:t>IZJAVA O IZPOLNJEVANJU POGOJEV</w:t>
      </w:r>
    </w:p>
    <w:p w14:paraId="77921741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A931CA3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8BE7527" w14:textId="77777777" w:rsidR="00A46E0D" w:rsidRDefault="00A46E0D" w:rsidP="00400624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3571F2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7DA12E22" w14:textId="77777777" w:rsidR="00400624" w:rsidRPr="00400624" w:rsidRDefault="00400624" w:rsidP="00400624"/>
    <w:p w14:paraId="2B73CDCE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</w:p>
    <w:p w14:paraId="13191AAB" w14:textId="53A7C5CF" w:rsidR="008F4DD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8F4DD2">
        <w:rPr>
          <w:rFonts w:ascii="Segoe UI" w:hAnsi="Segoe UI" w:cs="Segoe UI"/>
          <w:sz w:val="20"/>
          <w:szCs w:val="20"/>
        </w:rPr>
        <w:t>da imamo potrebno dovoljenje za opravljanje dejavnosti</w:t>
      </w:r>
      <w:r w:rsidR="009334A1" w:rsidRPr="008F4DD2">
        <w:rPr>
          <w:rFonts w:ascii="Segoe UI" w:hAnsi="Segoe UI" w:cs="Segoe UI"/>
          <w:sz w:val="20"/>
          <w:szCs w:val="20"/>
        </w:rPr>
        <w:t xml:space="preserve">, ki je predmet povabila k oddaji ponudbe z nazivom: </w:t>
      </w:r>
      <w:r w:rsidR="00191FAC" w:rsidRPr="00191FAC">
        <w:rPr>
          <w:rFonts w:ascii="Segoe UI Semibold" w:hAnsi="Segoe UI Semibold" w:cs="Segoe UI Semibold"/>
          <w:bCs/>
          <w:sz w:val="20"/>
          <w:szCs w:val="20"/>
        </w:rPr>
        <w:t>UREDITEV MEJE IN PARCELACIJA ZA POTREBE ODKUPA ZEMLJIŠČ PO IZVEDENI REKONSTRUKCIJI LOKALNE CESTE VIPAVA – VRHPOLJE (1. IN 2. FAZA)</w:t>
      </w:r>
    </w:p>
    <w:p w14:paraId="06754D55" w14:textId="41FFF2F9" w:rsidR="00A46E0D" w:rsidRPr="008F4DD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8F4DD2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5D247C3C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BBEF924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4868B0C5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73525579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finančno in poslovno sposobni</w:t>
      </w:r>
    </w:p>
    <w:p w14:paraId="38A5EFFA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50F42EBF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</w:p>
    <w:p w14:paraId="42B248ED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4CA48962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5F3753E9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689AED48" w14:textId="77777777" w:rsidR="00A46E0D" w:rsidRPr="003571F2" w:rsidRDefault="00A46E0D" w:rsidP="0098446F">
      <w:pPr>
        <w:ind w:left="5664" w:firstLine="708"/>
        <w:rPr>
          <w:rFonts w:ascii="Segoe UI" w:hAnsi="Segoe UI" w:cs="Segoe UI"/>
          <w:b/>
          <w:bCs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 xml:space="preserve"> </w:t>
      </w:r>
      <w:r w:rsidRPr="003571F2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p w14:paraId="1A8DC29E" w14:textId="77777777" w:rsidR="00B00267" w:rsidRPr="003571F2" w:rsidRDefault="00B00267" w:rsidP="00A46E0D">
      <w:pPr>
        <w:rPr>
          <w:rFonts w:ascii="Segoe UI" w:hAnsi="Segoe UI" w:cs="Segoe UI"/>
          <w:sz w:val="20"/>
          <w:szCs w:val="20"/>
        </w:rPr>
      </w:pPr>
    </w:p>
    <w:sectPr w:rsidR="00B00267" w:rsidRPr="0035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715A0D78"/>
    <w:lvl w:ilvl="0" w:tplc="21669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7088089">
    <w:abstractNumId w:val="1"/>
  </w:num>
  <w:num w:numId="2" w16cid:durableId="175828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C"/>
    <w:rsid w:val="000D7962"/>
    <w:rsid w:val="000E0B32"/>
    <w:rsid w:val="00142FD3"/>
    <w:rsid w:val="001719B2"/>
    <w:rsid w:val="00181DC5"/>
    <w:rsid w:val="00191FAC"/>
    <w:rsid w:val="001F2A56"/>
    <w:rsid w:val="002618DC"/>
    <w:rsid w:val="002665BB"/>
    <w:rsid w:val="002A5F27"/>
    <w:rsid w:val="002B3EC5"/>
    <w:rsid w:val="002F7A6D"/>
    <w:rsid w:val="00317367"/>
    <w:rsid w:val="0034508A"/>
    <w:rsid w:val="003563D8"/>
    <w:rsid w:val="003571F2"/>
    <w:rsid w:val="00375CC7"/>
    <w:rsid w:val="003920DA"/>
    <w:rsid w:val="003935AE"/>
    <w:rsid w:val="00393A7B"/>
    <w:rsid w:val="003940ED"/>
    <w:rsid w:val="003E552D"/>
    <w:rsid w:val="00400624"/>
    <w:rsid w:val="004738C9"/>
    <w:rsid w:val="004F61E5"/>
    <w:rsid w:val="005134A4"/>
    <w:rsid w:val="005315AA"/>
    <w:rsid w:val="0055363C"/>
    <w:rsid w:val="00591513"/>
    <w:rsid w:val="005D4248"/>
    <w:rsid w:val="006138A0"/>
    <w:rsid w:val="006256C0"/>
    <w:rsid w:val="006649F6"/>
    <w:rsid w:val="006A5364"/>
    <w:rsid w:val="007565DB"/>
    <w:rsid w:val="00763800"/>
    <w:rsid w:val="00767065"/>
    <w:rsid w:val="007745BF"/>
    <w:rsid w:val="00781593"/>
    <w:rsid w:val="0083285B"/>
    <w:rsid w:val="00846E3D"/>
    <w:rsid w:val="008674DA"/>
    <w:rsid w:val="00871A74"/>
    <w:rsid w:val="008F4DD2"/>
    <w:rsid w:val="00911C36"/>
    <w:rsid w:val="009334A1"/>
    <w:rsid w:val="00934FCC"/>
    <w:rsid w:val="00951FAA"/>
    <w:rsid w:val="0098446F"/>
    <w:rsid w:val="009A6005"/>
    <w:rsid w:val="00A05E93"/>
    <w:rsid w:val="00A46E0D"/>
    <w:rsid w:val="00A94809"/>
    <w:rsid w:val="00AE5D12"/>
    <w:rsid w:val="00B00267"/>
    <w:rsid w:val="00B17E8C"/>
    <w:rsid w:val="00B40BA3"/>
    <w:rsid w:val="00B430F4"/>
    <w:rsid w:val="00B5465C"/>
    <w:rsid w:val="00C02E96"/>
    <w:rsid w:val="00C20726"/>
    <w:rsid w:val="00C4575D"/>
    <w:rsid w:val="00C4732F"/>
    <w:rsid w:val="00C74DFE"/>
    <w:rsid w:val="00D043DA"/>
    <w:rsid w:val="00D76C57"/>
    <w:rsid w:val="00DA010D"/>
    <w:rsid w:val="00DB79D7"/>
    <w:rsid w:val="00DF2390"/>
    <w:rsid w:val="00E27629"/>
    <w:rsid w:val="00E4511C"/>
    <w:rsid w:val="00E931E5"/>
    <w:rsid w:val="00E95AB3"/>
    <w:rsid w:val="00EA441D"/>
    <w:rsid w:val="00EB07DD"/>
    <w:rsid w:val="00F1322A"/>
    <w:rsid w:val="00F35B73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4EA80"/>
  <w15:chartTrackingRefBased/>
  <w15:docId w15:val="{A37A3211-F0D3-4C9A-B4EE-C211FD0B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B40B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40BA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400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44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</vt:lpstr>
    </vt:vector>
  </TitlesOfParts>
  <Company>okolje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C_Izjava</dc:title>
  <dc:subject/>
  <dc:creator>Občina Vipava</dc:creator>
  <cp:keywords/>
  <dc:description/>
  <cp:lastModifiedBy>Luka Lango</cp:lastModifiedBy>
  <cp:revision>17</cp:revision>
  <cp:lastPrinted>2023-03-20T19:33:00Z</cp:lastPrinted>
  <dcterms:created xsi:type="dcterms:W3CDTF">2021-06-10T10:47:00Z</dcterms:created>
  <dcterms:modified xsi:type="dcterms:W3CDTF">2026-06-17T08:09:00Z</dcterms:modified>
</cp:coreProperties>
</file>