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E1115" w14:textId="77777777" w:rsidR="00A46E0D" w:rsidRPr="0053104E" w:rsidRDefault="00D808A7" w:rsidP="00D808A7">
      <w:pPr>
        <w:pStyle w:val="Naslov1"/>
        <w:rPr>
          <w:rFonts w:ascii="Segoe UI" w:hAnsi="Segoe UI" w:cs="Segoe UI"/>
          <w:sz w:val="20"/>
          <w:szCs w:val="20"/>
        </w:rPr>
      </w:pPr>
      <w:permStart w:id="340812810" w:edGrp="everyone"/>
      <w:permEnd w:id="340812810"/>
      <w:r w:rsidRPr="0053104E">
        <w:rPr>
          <w:rFonts w:ascii="Segoe UI" w:hAnsi="Segoe UI" w:cs="Segoe UI"/>
          <w:sz w:val="20"/>
          <w:szCs w:val="20"/>
        </w:rPr>
        <w:t>NAROČNIK:</w:t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</w:r>
      <w:r w:rsidRPr="0053104E">
        <w:rPr>
          <w:rFonts w:ascii="Segoe UI" w:hAnsi="Segoe UI" w:cs="Segoe UI"/>
          <w:sz w:val="20"/>
          <w:szCs w:val="20"/>
        </w:rPr>
        <w:tab/>
        <w:t xml:space="preserve">    </w:t>
      </w:r>
      <w:r w:rsidR="00754FFF" w:rsidRPr="0053104E">
        <w:rPr>
          <w:rFonts w:ascii="Segoe UI" w:hAnsi="Segoe UI" w:cs="Segoe UI"/>
          <w:sz w:val="20"/>
          <w:szCs w:val="20"/>
        </w:rPr>
        <w:t>OBR 3c</w:t>
      </w:r>
      <w:r w:rsidR="00A46E0D" w:rsidRPr="0053104E">
        <w:rPr>
          <w:rFonts w:ascii="Segoe UI" w:hAnsi="Segoe UI" w:cs="Segoe UI"/>
          <w:sz w:val="20"/>
          <w:szCs w:val="20"/>
        </w:rPr>
        <w:t xml:space="preserve">                                                           </w:t>
      </w:r>
    </w:p>
    <w:p w14:paraId="49821BE9" w14:textId="77777777" w:rsidR="00A46E0D" w:rsidRPr="0053104E" w:rsidRDefault="00D808A7" w:rsidP="00A46E0D">
      <w:pPr>
        <w:pStyle w:val="Naslov1"/>
        <w:rPr>
          <w:rFonts w:ascii="Segoe UI" w:hAnsi="Segoe UI" w:cs="Segoe UI"/>
          <w:bCs w:val="0"/>
          <w:sz w:val="20"/>
          <w:szCs w:val="20"/>
        </w:rPr>
      </w:pPr>
      <w:r w:rsidRPr="0053104E">
        <w:rPr>
          <w:rFonts w:ascii="Segoe UI" w:hAnsi="Segoe UI" w:cs="Segoe UI"/>
          <w:bCs w:val="0"/>
          <w:sz w:val="20"/>
          <w:szCs w:val="20"/>
        </w:rPr>
        <w:t>OBČINA VIPAVA</w:t>
      </w:r>
    </w:p>
    <w:p w14:paraId="1F7585D9" w14:textId="77777777" w:rsidR="00D808A7" w:rsidRPr="0053104E" w:rsidRDefault="00D808A7" w:rsidP="00D808A7">
      <w:pPr>
        <w:rPr>
          <w:rFonts w:ascii="Segoe UI" w:hAnsi="Segoe UI" w:cs="Segoe UI"/>
          <w:sz w:val="20"/>
          <w:szCs w:val="20"/>
        </w:rPr>
      </w:pPr>
    </w:p>
    <w:p w14:paraId="429F63C1" w14:textId="53A992DF" w:rsidR="00DD1707" w:rsidRPr="00347D35" w:rsidRDefault="00DD1707" w:rsidP="005A4A8C">
      <w:pPr>
        <w:tabs>
          <w:tab w:val="left" w:leader="underscore" w:pos="3402"/>
        </w:tabs>
        <w:rPr>
          <w:color w:val="1F497D"/>
          <w:sz w:val="22"/>
          <w:szCs w:val="22"/>
        </w:rPr>
      </w:pPr>
      <w:bookmarkStart w:id="0" w:name="_Hlk47952430"/>
      <w:r w:rsidRPr="00C22DAB">
        <w:rPr>
          <w:rFonts w:ascii="Segoe UI" w:hAnsi="Segoe UI" w:cs="Segoe UI"/>
          <w:sz w:val="20"/>
          <w:szCs w:val="20"/>
        </w:rPr>
        <w:t xml:space="preserve">Številka: </w:t>
      </w:r>
      <w:bookmarkEnd w:id="0"/>
      <w:r w:rsidR="005A4A8C">
        <w:rPr>
          <w:rFonts w:ascii="Segoe UI" w:hAnsi="Segoe UI" w:cs="Segoe UI"/>
          <w:sz w:val="20"/>
          <w:szCs w:val="20"/>
        </w:rPr>
        <w:tab/>
      </w:r>
    </w:p>
    <w:p w14:paraId="4BF196A4" w14:textId="77777777" w:rsidR="00397461" w:rsidRDefault="00397461" w:rsidP="00397461">
      <w:pPr>
        <w:tabs>
          <w:tab w:val="left" w:pos="709"/>
          <w:tab w:val="left" w:leader="underscore" w:pos="3402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Datum: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55A4F831" w14:textId="77777777" w:rsidR="00F35B73" w:rsidRPr="0053104E" w:rsidRDefault="00F35B73" w:rsidP="00F35B73">
      <w:pPr>
        <w:rPr>
          <w:rFonts w:ascii="Segoe UI" w:hAnsi="Segoe UI" w:cs="Segoe UI"/>
          <w:sz w:val="20"/>
          <w:szCs w:val="20"/>
        </w:rPr>
      </w:pPr>
    </w:p>
    <w:p w14:paraId="34D25DA6" w14:textId="77777777" w:rsidR="00A46E0D" w:rsidRPr="0053104E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PONUDNIK: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</w:tblGrid>
      <w:tr w:rsidR="00B66BF1" w:rsidRPr="0053104E" w14:paraId="381AE373" w14:textId="77777777">
        <w:tc>
          <w:tcPr>
            <w:tcW w:w="4428" w:type="dxa"/>
            <w:tcBorders>
              <w:bottom w:val="single" w:sz="4" w:space="0" w:color="auto"/>
            </w:tcBorders>
          </w:tcPr>
          <w:p w14:paraId="055F67B9" w14:textId="73E5900C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  <w:permStart w:id="1523257083" w:edGrp="everyone"/>
          </w:p>
        </w:tc>
      </w:tr>
      <w:tr w:rsidR="00B66BF1" w:rsidRPr="0053104E" w14:paraId="2BE4091D" w14:textId="77777777"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14:paraId="7A9471F0" w14:textId="3BB54061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66BF1" w:rsidRPr="0053104E" w14:paraId="010FA23F" w14:textId="77777777">
        <w:tc>
          <w:tcPr>
            <w:tcW w:w="4428" w:type="dxa"/>
            <w:tcBorders>
              <w:top w:val="single" w:sz="4" w:space="0" w:color="auto"/>
              <w:bottom w:val="single" w:sz="4" w:space="0" w:color="auto"/>
            </w:tcBorders>
          </w:tcPr>
          <w:p w14:paraId="663E5A00" w14:textId="7DB5255B" w:rsidR="00B66BF1" w:rsidRPr="0053104E" w:rsidRDefault="00B66BF1" w:rsidP="00B66BF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permEnd w:id="1523257083"/>
    </w:tbl>
    <w:p w14:paraId="4FD0021C" w14:textId="77777777" w:rsidR="00B66BF1" w:rsidRPr="0053104E" w:rsidRDefault="00B66BF1" w:rsidP="00F35B73">
      <w:pPr>
        <w:rPr>
          <w:rFonts w:ascii="Segoe UI" w:hAnsi="Segoe UI" w:cs="Segoe UI"/>
          <w:sz w:val="20"/>
          <w:szCs w:val="20"/>
        </w:rPr>
      </w:pPr>
    </w:p>
    <w:p w14:paraId="79EDC0FD" w14:textId="5EFB5B77" w:rsidR="00B66BF1" w:rsidRPr="0053104E" w:rsidRDefault="00B66BF1" w:rsidP="00F35B73">
      <w:pPr>
        <w:rPr>
          <w:rFonts w:ascii="Segoe UI" w:hAnsi="Segoe UI" w:cs="Segoe UI"/>
          <w:sz w:val="20"/>
          <w:szCs w:val="20"/>
        </w:rPr>
      </w:pPr>
    </w:p>
    <w:p w14:paraId="3111A6E4" w14:textId="77777777" w:rsidR="00A46E0D" w:rsidRPr="0053104E" w:rsidRDefault="00D76C57" w:rsidP="00D76C57">
      <w:pPr>
        <w:pStyle w:val="Naslov1"/>
        <w:jc w:val="center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IZJAVA O IZPOLNJEVANJU POGOJEV</w:t>
      </w:r>
    </w:p>
    <w:p w14:paraId="0D3C51C5" w14:textId="77777777" w:rsidR="00D76C57" w:rsidRPr="0053104E" w:rsidRDefault="00D76C57" w:rsidP="00D76C57">
      <w:pPr>
        <w:rPr>
          <w:rFonts w:ascii="Segoe UI" w:hAnsi="Segoe UI" w:cs="Segoe UI"/>
          <w:sz w:val="20"/>
          <w:szCs w:val="20"/>
        </w:rPr>
      </w:pPr>
    </w:p>
    <w:p w14:paraId="5E19BD58" w14:textId="77777777" w:rsidR="00D76C57" w:rsidRPr="0053104E" w:rsidRDefault="00D76C57" w:rsidP="00D76C57">
      <w:pPr>
        <w:rPr>
          <w:rFonts w:ascii="Segoe UI" w:hAnsi="Segoe UI" w:cs="Segoe UI"/>
          <w:sz w:val="20"/>
          <w:szCs w:val="20"/>
        </w:rPr>
      </w:pPr>
    </w:p>
    <w:p w14:paraId="1C81BD73" w14:textId="77777777" w:rsidR="00A46E0D" w:rsidRPr="0053104E" w:rsidRDefault="00A46E0D" w:rsidP="00A46E0D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53104E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4FBABD84" w14:textId="77777777" w:rsidR="002E6476" w:rsidRDefault="00A46E0D" w:rsidP="002E6476">
      <w:pPr>
        <w:numPr>
          <w:ilvl w:val="0"/>
          <w:numId w:val="2"/>
        </w:numPr>
        <w:ind w:left="708"/>
        <w:jc w:val="both"/>
        <w:rPr>
          <w:rFonts w:ascii="Segoe UI" w:hAnsi="Segoe UI" w:cs="Segoe UI"/>
          <w:sz w:val="20"/>
          <w:szCs w:val="20"/>
        </w:rPr>
      </w:pPr>
      <w:r w:rsidRPr="0022084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  <w:r w:rsidR="00220842">
        <w:rPr>
          <w:rFonts w:ascii="Segoe UI" w:hAnsi="Segoe UI" w:cs="Segoe UI"/>
          <w:sz w:val="20"/>
          <w:szCs w:val="20"/>
        </w:rPr>
        <w:t xml:space="preserve"> </w:t>
      </w:r>
      <w:r w:rsidRPr="00220842">
        <w:rPr>
          <w:rFonts w:ascii="Segoe UI" w:hAnsi="Segoe UI" w:cs="Segoe UI"/>
          <w:sz w:val="20"/>
          <w:szCs w:val="20"/>
        </w:rPr>
        <w:t>da imamo potrebno dovoljenje za opravljanje dejavnosti, ki je predmet javnega naročila</w:t>
      </w:r>
      <w:r w:rsidR="001378A8" w:rsidRPr="00220842">
        <w:rPr>
          <w:rFonts w:ascii="Segoe UI" w:hAnsi="Segoe UI" w:cs="Segoe UI"/>
          <w:sz w:val="20"/>
          <w:szCs w:val="20"/>
        </w:rPr>
        <w:t xml:space="preserve"> –</w:t>
      </w:r>
      <w:bookmarkStart w:id="1" w:name="_Hlk47952413"/>
      <w:r w:rsidR="00347D35" w:rsidRPr="00220842">
        <w:rPr>
          <w:rFonts w:ascii="Segoe UI" w:hAnsi="Segoe UI" w:cs="Segoe UI"/>
          <w:sz w:val="20"/>
          <w:szCs w:val="20"/>
        </w:rPr>
        <w:t xml:space="preserve"> </w:t>
      </w:r>
      <w:bookmarkEnd w:id="1"/>
    </w:p>
    <w:p w14:paraId="7B93568E" w14:textId="11283D0C" w:rsidR="002E6476" w:rsidRPr="002E6476" w:rsidRDefault="002E6476" w:rsidP="002E6476">
      <w:pPr>
        <w:ind w:left="708"/>
        <w:jc w:val="both"/>
        <w:rPr>
          <w:rFonts w:ascii="Segoe UI" w:hAnsi="Segoe UI" w:cs="Segoe UI"/>
          <w:sz w:val="20"/>
          <w:szCs w:val="20"/>
        </w:rPr>
      </w:pPr>
      <w:r w:rsidRPr="002E6476">
        <w:rPr>
          <w:rFonts w:ascii="Segoe UI" w:hAnsi="Segoe UI" w:cs="Segoe UI"/>
          <w:b/>
          <w:color w:val="000000"/>
          <w:sz w:val="21"/>
          <w:szCs w:val="21"/>
        </w:rPr>
        <w:t>Izdelava projektne dokumentacije – Pločnik Podnanos - Orehovica</w:t>
      </w:r>
    </w:p>
    <w:p w14:paraId="2158EE70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6BC00917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41299F5B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74D34464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67F3A477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smo finančno in poslovno sposobni</w:t>
      </w:r>
    </w:p>
    <w:p w14:paraId="08F9580E" w14:textId="77777777" w:rsidR="00A46E0D" w:rsidRPr="0053104E" w:rsidRDefault="00A46E0D" w:rsidP="00A46E0D">
      <w:pPr>
        <w:numPr>
          <w:ilvl w:val="0"/>
          <w:numId w:val="2"/>
        </w:num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60B3B6FF" w14:textId="77777777" w:rsidR="00A46E0D" w:rsidRPr="0053104E" w:rsidRDefault="00A46E0D" w:rsidP="00A46E0D">
      <w:pPr>
        <w:rPr>
          <w:rFonts w:ascii="Segoe UI" w:hAnsi="Segoe UI" w:cs="Segoe UI"/>
          <w:sz w:val="20"/>
          <w:szCs w:val="20"/>
        </w:rPr>
      </w:pPr>
    </w:p>
    <w:p w14:paraId="69805164" w14:textId="77777777" w:rsidR="00A46E0D" w:rsidRPr="0053104E" w:rsidRDefault="00A46E0D" w:rsidP="00A46E0D">
      <w:pPr>
        <w:jc w:val="both"/>
        <w:rPr>
          <w:rFonts w:ascii="Segoe UI" w:hAnsi="Segoe UI" w:cs="Segoe UI"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7ABF53B9" w14:textId="77777777" w:rsidR="00A46E0D" w:rsidRPr="0053104E" w:rsidRDefault="00A46E0D" w:rsidP="00A46E0D">
      <w:pPr>
        <w:rPr>
          <w:rFonts w:ascii="Segoe UI" w:hAnsi="Segoe UI" w:cs="Segoe UI"/>
          <w:sz w:val="20"/>
          <w:szCs w:val="20"/>
        </w:rPr>
      </w:pPr>
    </w:p>
    <w:p w14:paraId="18FBDDB7" w14:textId="77777777" w:rsidR="00A46E0D" w:rsidRPr="0053104E" w:rsidRDefault="00A46E0D" w:rsidP="00A46E0D">
      <w:pPr>
        <w:ind w:left="4956"/>
        <w:rPr>
          <w:rFonts w:ascii="Segoe UI" w:hAnsi="Segoe UI" w:cs="Segoe UI"/>
          <w:b/>
          <w:bCs/>
          <w:sz w:val="20"/>
          <w:szCs w:val="20"/>
        </w:rPr>
      </w:pPr>
      <w:r w:rsidRPr="0053104E">
        <w:rPr>
          <w:rFonts w:ascii="Segoe UI" w:hAnsi="Segoe UI" w:cs="Segoe UI"/>
          <w:sz w:val="20"/>
          <w:szCs w:val="20"/>
        </w:rPr>
        <w:t xml:space="preserve"> </w:t>
      </w:r>
      <w:r w:rsidRPr="0053104E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sectPr w:rsidR="00A46E0D" w:rsidRPr="00531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6578C"/>
    <w:multiLevelType w:val="hybridMultilevel"/>
    <w:tmpl w:val="226C0C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E8C"/>
    <w:rsid w:val="0011667F"/>
    <w:rsid w:val="001378A8"/>
    <w:rsid w:val="00142FD3"/>
    <w:rsid w:val="001F2A56"/>
    <w:rsid w:val="00220842"/>
    <w:rsid w:val="002665BB"/>
    <w:rsid w:val="002E6476"/>
    <w:rsid w:val="0033734C"/>
    <w:rsid w:val="0034508A"/>
    <w:rsid w:val="00347D35"/>
    <w:rsid w:val="003563D8"/>
    <w:rsid w:val="00375CC7"/>
    <w:rsid w:val="00397461"/>
    <w:rsid w:val="003E552D"/>
    <w:rsid w:val="00421CED"/>
    <w:rsid w:val="004738C9"/>
    <w:rsid w:val="004A4C0E"/>
    <w:rsid w:val="004E497A"/>
    <w:rsid w:val="0053104E"/>
    <w:rsid w:val="005315AA"/>
    <w:rsid w:val="0058088D"/>
    <w:rsid w:val="00591513"/>
    <w:rsid w:val="005A4A8C"/>
    <w:rsid w:val="005C7C13"/>
    <w:rsid w:val="005D0150"/>
    <w:rsid w:val="006F4493"/>
    <w:rsid w:val="006F55CC"/>
    <w:rsid w:val="00710803"/>
    <w:rsid w:val="00754FFF"/>
    <w:rsid w:val="00774101"/>
    <w:rsid w:val="007745BF"/>
    <w:rsid w:val="00781593"/>
    <w:rsid w:val="0083285B"/>
    <w:rsid w:val="008674DA"/>
    <w:rsid w:val="00891017"/>
    <w:rsid w:val="00951FAA"/>
    <w:rsid w:val="00A46E0D"/>
    <w:rsid w:val="00AE5D12"/>
    <w:rsid w:val="00AE7A73"/>
    <w:rsid w:val="00B00267"/>
    <w:rsid w:val="00B17E8C"/>
    <w:rsid w:val="00B430F4"/>
    <w:rsid w:val="00B5465C"/>
    <w:rsid w:val="00B66BF1"/>
    <w:rsid w:val="00C20726"/>
    <w:rsid w:val="00C37E66"/>
    <w:rsid w:val="00C4732F"/>
    <w:rsid w:val="00CA11DC"/>
    <w:rsid w:val="00CD5031"/>
    <w:rsid w:val="00CE37A5"/>
    <w:rsid w:val="00D043DA"/>
    <w:rsid w:val="00D76C57"/>
    <w:rsid w:val="00D808A7"/>
    <w:rsid w:val="00DB79D7"/>
    <w:rsid w:val="00DD1707"/>
    <w:rsid w:val="00E95AB3"/>
    <w:rsid w:val="00EA441D"/>
    <w:rsid w:val="00EB07DD"/>
    <w:rsid w:val="00F1322A"/>
    <w:rsid w:val="00F35B73"/>
    <w:rsid w:val="00F51F60"/>
    <w:rsid w:val="00F911D5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B8401F"/>
  <w15:chartTrackingRefBased/>
  <w15:docId w15:val="{86874654-B862-4FDB-A60F-667C38FC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table" w:styleId="Tabelamrea">
    <w:name w:val="Table Grid"/>
    <w:basedOn w:val="Navadnatabela"/>
    <w:rsid w:val="00B66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A4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6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                                                           </vt:lpstr>
    </vt:vector>
  </TitlesOfParts>
  <Company>okolje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OBR-E</dc:title>
  <dc:subject/>
  <dc:creator>User</dc:creator>
  <cp:keywords/>
  <dc:description/>
  <cp:lastModifiedBy>Benjamin</cp:lastModifiedBy>
  <cp:revision>33</cp:revision>
  <cp:lastPrinted>2020-09-11T07:01:00Z</cp:lastPrinted>
  <dcterms:created xsi:type="dcterms:W3CDTF">2020-03-01T11:59:00Z</dcterms:created>
  <dcterms:modified xsi:type="dcterms:W3CDTF">2022-02-16T13:39:00Z</dcterms:modified>
</cp:coreProperties>
</file>